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3728D6" w:rsidRPr="00C017DF" w14:paraId="770EEE2D" w14:textId="77777777" w:rsidTr="00E01F0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CED7CAC" w14:textId="77777777" w:rsidR="003728D6" w:rsidRPr="006E3F12" w:rsidRDefault="003728D6" w:rsidP="0040784E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DD4C1AE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M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616F8F8" w14:textId="77777777" w:rsidR="003728D6" w:rsidRPr="005D277D" w:rsidRDefault="003728D6" w:rsidP="0040784E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5A03E2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E01F0F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67729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7729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67729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67729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772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6772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6772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6772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6772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67729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2A53BB03" w14:textId="77777777" w:rsidR="003728D6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3A279F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28D6" w:rsidRPr="00C017DF" w14:paraId="330CE7DA" w14:textId="77777777" w:rsidTr="0040784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12D43860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37072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377DC0BF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6E5838A0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38C7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7D6BFE6F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3728D6" w:rsidRPr="00C017DF" w14:paraId="443831DA" w14:textId="77777777" w:rsidTr="0040784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1277608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1E7D099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253A4032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6BD83FF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6F7DB290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3728D6" w:rsidRPr="00C017DF" w14:paraId="02CA25D8" w14:textId="77777777" w:rsidTr="0040784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ADD55A2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82AEEBC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21575B2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C50E783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16CE48C3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3728D6" w:rsidRPr="00C017DF" w14:paraId="0B4BD6E6" w14:textId="77777777" w:rsidTr="0040784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201A7EDD" w14:textId="77777777" w:rsidR="003728D6" w:rsidRPr="00C017DF" w:rsidRDefault="003728D6" w:rsidP="0040784E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381A6A3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FE292D9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2283F94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D1BB717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28D6" w:rsidRPr="00C017DF" w14:paraId="19FA93BB" w14:textId="77777777" w:rsidTr="0040784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777FE6B4" w14:textId="77777777" w:rsidR="003728D6" w:rsidRPr="00C017DF" w:rsidRDefault="00300E15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3728D6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00C28D97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42BE999F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5183258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2C502725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28D6" w:rsidRPr="00C017DF" w14:paraId="651BB7AA" w14:textId="77777777" w:rsidTr="0040784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D0225E1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6740461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BD8B655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43D7C474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7986D6F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3DAB0641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28D6" w:rsidRPr="00C017DF" w14:paraId="1882B971" w14:textId="77777777" w:rsidTr="0040784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361DC9B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C591D13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51BD11A2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5D5A4260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AB14480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D9DC45C" w14:textId="77777777" w:rsidR="003728D6" w:rsidRPr="00C017DF" w:rsidRDefault="003728D6" w:rsidP="004078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A10EA7B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260066FF" w14:textId="77777777" w:rsidR="00615814" w:rsidRDefault="00DE0BF1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226765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>: 2 minuten</w:t>
      </w:r>
    </w:p>
    <w:p w14:paraId="787C1734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4330"/>
        <w:gridCol w:w="992"/>
        <w:gridCol w:w="1077"/>
        <w:gridCol w:w="1333"/>
      </w:tblGrid>
      <w:tr w:rsidR="00377F36" w:rsidRPr="00C017DF" w14:paraId="39DB2A8C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B932C89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30" w:type="dxa"/>
          </w:tcPr>
          <w:p w14:paraId="68206D57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992" w:type="dxa"/>
          </w:tcPr>
          <w:p w14:paraId="3F0FA030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" w:type="dxa"/>
          </w:tcPr>
          <w:p w14:paraId="55811565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</w:tcPr>
          <w:p w14:paraId="541EBA3A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377F36" w:rsidRPr="00C017DF" w14:paraId="597A6386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7FC10C8" w14:textId="77777777" w:rsidR="00377F36" w:rsidRPr="00C017DF" w:rsidRDefault="00377F36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4330" w:type="dxa"/>
          </w:tcPr>
          <w:p w14:paraId="0C1C8CEB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56D90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4D1C51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1E8265B0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B83C71D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658D0BCF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748EA2A" w14:textId="77777777" w:rsidR="00377F36" w:rsidRPr="00C017DF" w:rsidRDefault="00377F36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Vrije zit </w:t>
            </w:r>
          </w:p>
        </w:tc>
        <w:tc>
          <w:tcPr>
            <w:tcW w:w="4330" w:type="dxa"/>
          </w:tcPr>
          <w:p w14:paraId="534C28F8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CC9886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3040BC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D445C29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2905156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37E50E91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F0AED8C" w14:textId="77777777" w:rsidR="00377F36" w:rsidRPr="00C017DF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Vlag</w:t>
            </w:r>
          </w:p>
        </w:tc>
        <w:tc>
          <w:tcPr>
            <w:tcW w:w="4330" w:type="dxa"/>
          </w:tcPr>
          <w:p w14:paraId="1147FC8A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AFE42C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3D11BA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81E2A2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843461A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3564C2AF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96C9036" w14:textId="77777777" w:rsidR="00377F36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4330" w:type="dxa"/>
          </w:tcPr>
          <w:p w14:paraId="04E56906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FAB2E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FADB901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469F5605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9B3E4F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51E96FC3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758D8851" w14:textId="77777777" w:rsidR="00377F36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CE2CB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4330" w:type="dxa"/>
          </w:tcPr>
          <w:p w14:paraId="51B375F9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C1B6AF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E8A409F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8DE071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8C252A5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5BCF5475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371745E" w14:textId="77777777" w:rsidR="00377F36" w:rsidRPr="00C017DF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CE2CB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  <w:r w:rsidR="00377F36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30" w:type="dxa"/>
          </w:tcPr>
          <w:p w14:paraId="3289FC89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A9EB0F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BAB8FBD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FB63812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C9218D5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7C500492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3BE7E55F" w14:textId="77777777" w:rsidR="00377F36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  <w:p w14:paraId="4A573152" w14:textId="77777777" w:rsidR="00CE2CB7" w:rsidRDefault="00CE2CB7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30" w:type="dxa"/>
          </w:tcPr>
          <w:p w14:paraId="0E0BFF6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D5168A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729D4BF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AD36ED7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32CD7F4C" w14:textId="77777777" w:rsidTr="009024C1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4CC4668" w14:textId="77777777" w:rsidR="00377F36" w:rsidRDefault="00D25242" w:rsidP="00CE2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1</w:t>
            </w:r>
            <w:r w:rsidRPr="00D2524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 en afsprong naar binnen</w:t>
            </w:r>
          </w:p>
        </w:tc>
        <w:tc>
          <w:tcPr>
            <w:tcW w:w="4330" w:type="dxa"/>
          </w:tcPr>
          <w:p w14:paraId="4BB5D6E0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A013A1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C1DB78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B179575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0995FA1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6F64EDF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123CA15F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9024C1" w14:paraId="2A511087" w14:textId="77777777" w:rsidTr="009024C1">
        <w:tc>
          <w:tcPr>
            <w:tcW w:w="1134" w:type="dxa"/>
            <w:shd w:val="clear" w:color="auto" w:fill="auto"/>
          </w:tcPr>
          <w:p w14:paraId="3B07839E" w14:textId="77777777" w:rsidR="00254188" w:rsidRPr="009024C1" w:rsidRDefault="00254188" w:rsidP="009024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9024C1" w14:paraId="5F05A1C7" w14:textId="77777777" w:rsidTr="009024C1">
        <w:tc>
          <w:tcPr>
            <w:tcW w:w="1134" w:type="dxa"/>
            <w:shd w:val="clear" w:color="auto" w:fill="auto"/>
          </w:tcPr>
          <w:p w14:paraId="02F3D381" w14:textId="77777777" w:rsidR="00254188" w:rsidRPr="009024C1" w:rsidRDefault="00254188" w:rsidP="009024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61C25AF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Totaal van de verplichte oefeningen</w:t>
      </w:r>
      <w:r>
        <w:rPr>
          <w:rFonts w:ascii="Arial" w:hAnsi="Arial" w:cs="Arial"/>
          <w:b/>
          <w:bCs/>
          <w:sz w:val="20"/>
          <w:szCs w:val="20"/>
        </w:rPr>
        <w:br/>
      </w:r>
      <w:r w:rsidR="00377F36">
        <w:rPr>
          <w:rFonts w:ascii="Arial" w:hAnsi="Arial" w:cs="Arial"/>
          <w:b/>
          <w:bCs/>
          <w:sz w:val="20"/>
          <w:szCs w:val="20"/>
        </w:rPr>
        <w:t>/ 2</w:t>
      </w:r>
      <w:r>
        <w:rPr>
          <w:rFonts w:ascii="Arial" w:hAnsi="Arial" w:cs="Arial"/>
          <w:b/>
          <w:bCs/>
          <w:sz w:val="20"/>
          <w:szCs w:val="20"/>
        </w:rPr>
        <w:t xml:space="preserve"> voltigeurs</w:t>
      </w:r>
    </w:p>
    <w:p w14:paraId="30DEABFA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697863F8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77F36">
        <w:rPr>
          <w:rFonts w:ascii="Arial" w:hAnsi="Arial" w:cs="Arial"/>
          <w:b/>
          <w:sz w:val="20"/>
          <w:szCs w:val="20"/>
        </w:rPr>
        <w:t>/8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4AA00C3E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9024C1" w14:paraId="4831391B" w14:textId="77777777" w:rsidTr="009024C1">
        <w:tc>
          <w:tcPr>
            <w:tcW w:w="2098" w:type="dxa"/>
            <w:shd w:val="clear" w:color="auto" w:fill="auto"/>
          </w:tcPr>
          <w:p w14:paraId="7902769E" w14:textId="77777777" w:rsidR="00615814" w:rsidRPr="009024C1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4C1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6E8D9244" w14:textId="77777777" w:rsidR="00615814" w:rsidRPr="009024C1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368AB22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017A0787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417F8728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470DD74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1E37D0BC">
          <v:line id="_x0000_s2071" style="position:absolute;z-index:1" from="-39.1pt,2.05pt" to="518.9pt,2.05pt">
            <v:stroke dashstyle="1 1" endcap="round"/>
          </v:line>
        </w:pict>
      </w:r>
    </w:p>
    <w:p w14:paraId="08EC7ADE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73325450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CD96DB5" w14:textId="77777777" w:rsidR="002A02A3" w:rsidRDefault="002A02A3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C52A147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902099E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5E4F8A12">
          <v:line id="_x0000_s2073" style="position:absolute;z-index:3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2C70C336">
          <v:line id="_x0000_s2072" style="position:absolute;z-index:2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C76F7B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563A6" w14:textId="77777777" w:rsidR="00C76F7B" w:rsidRDefault="00C76F7B">
      <w:r>
        <w:separator/>
      </w:r>
    </w:p>
  </w:endnote>
  <w:endnote w:type="continuationSeparator" w:id="0">
    <w:p w14:paraId="79B2A80A" w14:textId="77777777" w:rsidR="00C76F7B" w:rsidRDefault="00C76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A846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C9C3CBA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9B74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704674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211B927A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39CF03EC" w14:textId="1AE877CA" w:rsidR="0050736E" w:rsidRPr="00E01F0F" w:rsidRDefault="001A6895" w:rsidP="00E01F0F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1B5E17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4B2E3" w14:textId="77777777" w:rsidR="00C76F7B" w:rsidRDefault="00C76F7B">
      <w:r>
        <w:separator/>
      </w:r>
    </w:p>
  </w:footnote>
  <w:footnote w:type="continuationSeparator" w:id="0">
    <w:p w14:paraId="3F7F8990" w14:textId="77777777" w:rsidR="00C76F7B" w:rsidRDefault="00C76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A44D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31EFE3E2" w14:textId="77777777" w:rsidR="0050736E" w:rsidRPr="00D436E8" w:rsidRDefault="00E01F0F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382DB810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4CFB18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57F2516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06299E5C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5D0DFE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05ACDCE8" w14:textId="77777777" w:rsidR="00CA0839" w:rsidRPr="00CA0839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CA0839" w:rsidRPr="00CA0839">
                  <w:rPr>
                    <w:rFonts w:ascii="Arial" w:hAnsi="Arial" w:cs="Arial"/>
                    <w:b/>
                    <w:sz w:val="22"/>
                    <w:szCs w:val="22"/>
                  </w:rPr>
                  <w:t>Pas-de-Deux</w:t>
                </w:r>
              </w:p>
              <w:p w14:paraId="53A36D92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4635091">
    <w:abstractNumId w:val="2"/>
  </w:num>
  <w:num w:numId="2" w16cid:durableId="988363905">
    <w:abstractNumId w:val="8"/>
  </w:num>
  <w:num w:numId="3" w16cid:durableId="1524978821">
    <w:abstractNumId w:val="3"/>
  </w:num>
  <w:num w:numId="4" w16cid:durableId="981692485">
    <w:abstractNumId w:val="12"/>
  </w:num>
  <w:num w:numId="5" w16cid:durableId="1471359489">
    <w:abstractNumId w:val="10"/>
  </w:num>
  <w:num w:numId="6" w16cid:durableId="719285112">
    <w:abstractNumId w:val="9"/>
  </w:num>
  <w:num w:numId="7" w16cid:durableId="383648258">
    <w:abstractNumId w:val="5"/>
  </w:num>
  <w:num w:numId="8" w16cid:durableId="736634333">
    <w:abstractNumId w:val="4"/>
  </w:num>
  <w:num w:numId="9" w16cid:durableId="1323848067">
    <w:abstractNumId w:val="11"/>
  </w:num>
  <w:num w:numId="10" w16cid:durableId="1713339346">
    <w:abstractNumId w:val="6"/>
  </w:num>
  <w:num w:numId="11" w16cid:durableId="78791100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411197884">
    <w:abstractNumId w:val="7"/>
  </w:num>
  <w:num w:numId="13" w16cid:durableId="811025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mrklAL/fYEaEQTl3w1/Ck03riGZy2AwbGGHhbjyNykPPgejhOvv8T5hObq1Uids+eZ9oEA01yP8f2a4AFQTbNg==" w:salt="s3/+ECLvoIEQijjKo/bR/Q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51F13"/>
    <w:rsid w:val="000B4204"/>
    <w:rsid w:val="000E7734"/>
    <w:rsid w:val="00101347"/>
    <w:rsid w:val="00124764"/>
    <w:rsid w:val="001A5483"/>
    <w:rsid w:val="001A6895"/>
    <w:rsid w:val="001B5E17"/>
    <w:rsid w:val="001D17D3"/>
    <w:rsid w:val="00226765"/>
    <w:rsid w:val="00227773"/>
    <w:rsid w:val="00254188"/>
    <w:rsid w:val="00255C21"/>
    <w:rsid w:val="002715D6"/>
    <w:rsid w:val="002A02A3"/>
    <w:rsid w:val="00300E15"/>
    <w:rsid w:val="00347475"/>
    <w:rsid w:val="00365959"/>
    <w:rsid w:val="003728D6"/>
    <w:rsid w:val="003747C1"/>
    <w:rsid w:val="00377F36"/>
    <w:rsid w:val="003943FF"/>
    <w:rsid w:val="003E3299"/>
    <w:rsid w:val="003E576F"/>
    <w:rsid w:val="00403C13"/>
    <w:rsid w:val="0040784E"/>
    <w:rsid w:val="00461ED6"/>
    <w:rsid w:val="00482264"/>
    <w:rsid w:val="00487D43"/>
    <w:rsid w:val="004C1CE7"/>
    <w:rsid w:val="004F389C"/>
    <w:rsid w:val="0050708E"/>
    <w:rsid w:val="0050736E"/>
    <w:rsid w:val="005538BF"/>
    <w:rsid w:val="00580B78"/>
    <w:rsid w:val="005C1E53"/>
    <w:rsid w:val="005D0DFE"/>
    <w:rsid w:val="00615814"/>
    <w:rsid w:val="00676D83"/>
    <w:rsid w:val="00677294"/>
    <w:rsid w:val="00696BFF"/>
    <w:rsid w:val="006B7AE8"/>
    <w:rsid w:val="006C07D3"/>
    <w:rsid w:val="006E36AA"/>
    <w:rsid w:val="00700628"/>
    <w:rsid w:val="00704674"/>
    <w:rsid w:val="00786B44"/>
    <w:rsid w:val="00837B03"/>
    <w:rsid w:val="008826C9"/>
    <w:rsid w:val="008D0AEE"/>
    <w:rsid w:val="0090196A"/>
    <w:rsid w:val="009024C1"/>
    <w:rsid w:val="009A0B8C"/>
    <w:rsid w:val="00A00732"/>
    <w:rsid w:val="00AB0061"/>
    <w:rsid w:val="00AB3BC5"/>
    <w:rsid w:val="00AB3DEB"/>
    <w:rsid w:val="00AC3BFC"/>
    <w:rsid w:val="00AC5736"/>
    <w:rsid w:val="00AF638E"/>
    <w:rsid w:val="00B14840"/>
    <w:rsid w:val="00B40CDD"/>
    <w:rsid w:val="00B92AFE"/>
    <w:rsid w:val="00BC4F8C"/>
    <w:rsid w:val="00BF1144"/>
    <w:rsid w:val="00C017DF"/>
    <w:rsid w:val="00C2616C"/>
    <w:rsid w:val="00C5793A"/>
    <w:rsid w:val="00C72B6E"/>
    <w:rsid w:val="00C76F7B"/>
    <w:rsid w:val="00CA0839"/>
    <w:rsid w:val="00CE2CB7"/>
    <w:rsid w:val="00CF5B5D"/>
    <w:rsid w:val="00D25242"/>
    <w:rsid w:val="00D277FB"/>
    <w:rsid w:val="00D436E8"/>
    <w:rsid w:val="00D7052B"/>
    <w:rsid w:val="00DA5D3F"/>
    <w:rsid w:val="00DB7EF0"/>
    <w:rsid w:val="00DE0BF1"/>
    <w:rsid w:val="00DF0464"/>
    <w:rsid w:val="00E01F0F"/>
    <w:rsid w:val="00E638FC"/>
    <w:rsid w:val="00E66804"/>
    <w:rsid w:val="00E80E79"/>
    <w:rsid w:val="00EA7502"/>
    <w:rsid w:val="00EF354D"/>
    <w:rsid w:val="00F26A9E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136A036C"/>
  <w15:chartTrackingRefBased/>
  <w15:docId w15:val="{2538B4D0-B3A9-4E65-B539-D754C8045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C5A5C2C-FCA8-4CBE-BAB8-01C4383A7B05}"/>
</file>

<file path=customXml/itemProps2.xml><?xml version="1.0" encoding="utf-8"?>
<ds:datastoreItem xmlns:ds="http://schemas.openxmlformats.org/officeDocument/2006/customXml" ds:itemID="{13B7CC4B-4E95-4C56-9839-83BA9D79340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736A8B-D292-4D72-B515-D25FEE33F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434A9-6F6C-4E23-AA1A-D578305C0BD0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protocol-plicht-pdd-m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2024-02-26T13:10:00Z</dcterms:created>
  <dcterms:modified xsi:type="dcterms:W3CDTF">2024-02-26T13:10:00Z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